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E0" w:rsidRDefault="006F0FE0" w:rsidP="00AD0F3D">
      <w:pPr>
        <w:ind w:left="2340"/>
        <w:jc w:val="right"/>
        <w:rPr>
          <w:b/>
        </w:rPr>
      </w:pPr>
      <w:r>
        <w:rPr>
          <w:b/>
        </w:rPr>
        <w:t>Приложение № 8</w:t>
      </w:r>
    </w:p>
    <w:p w:rsidR="006F0FE0" w:rsidRDefault="006F0FE0" w:rsidP="00AD0F3D">
      <w:pPr>
        <w:rPr>
          <w:b/>
        </w:rPr>
      </w:pPr>
      <w:r>
        <w:rPr>
          <w:b/>
        </w:rPr>
        <w:t>к Договору № _____</w:t>
      </w:r>
      <w:r w:rsidRPr="002E32FE">
        <w:rPr>
          <w:b/>
        </w:rPr>
        <w:t>______________________________________________________________________</w:t>
      </w:r>
      <w:r>
        <w:rPr>
          <w:b/>
        </w:rPr>
        <w:t>________ от «____»___________ ______ г.</w:t>
      </w:r>
    </w:p>
    <w:p w:rsidR="006F0FE0" w:rsidRDefault="006F0FE0" w:rsidP="002E32FE">
      <w:pPr>
        <w:spacing w:after="240"/>
        <w:jc w:val="center"/>
        <w:rPr>
          <w:sz w:val="28"/>
          <w:szCs w:val="28"/>
        </w:rPr>
      </w:pPr>
      <w:r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W w:w="13980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"/>
        <w:gridCol w:w="2700"/>
        <w:gridCol w:w="900"/>
        <w:gridCol w:w="1080"/>
        <w:gridCol w:w="1080"/>
        <w:gridCol w:w="1260"/>
        <w:gridCol w:w="1260"/>
        <w:gridCol w:w="5264"/>
      </w:tblGrid>
      <w:tr w:rsidR="006F0FE0" w:rsidTr="005D4480">
        <w:trPr>
          <w:trHeight w:val="709"/>
        </w:trPr>
        <w:tc>
          <w:tcPr>
            <w:tcW w:w="4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ind w:hanging="4"/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Ид.</w:t>
            </w:r>
          </w:p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  <w:r w:rsidRPr="005D4480">
              <w:rPr>
                <w:sz w:val="20"/>
                <w:szCs w:val="20"/>
              </w:rPr>
              <w:t xml:space="preserve">Ид. последующей работы и задержка </w:t>
            </w:r>
          </w:p>
        </w:tc>
        <w:tc>
          <w:tcPr>
            <w:tcW w:w="5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6F0FE0" w:rsidTr="005D4480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Диаграмма Ганта</w:t>
                  </w:r>
                </w:p>
              </w:tc>
            </w:tr>
            <w:tr w:rsidR="006F0FE0" w:rsidTr="005D4480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0FE0" w:rsidRPr="005D4480" w:rsidRDefault="006F0FE0" w:rsidP="005D4480">
                  <w:pPr>
                    <w:jc w:val="center"/>
                    <w:rPr>
                      <w:sz w:val="20"/>
                      <w:szCs w:val="20"/>
                    </w:rPr>
                  </w:pPr>
                  <w:r w:rsidRPr="005D4480"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6F0FE0" w:rsidRPr="005D4480" w:rsidRDefault="006F0FE0" w:rsidP="005D4480">
            <w:pPr>
              <w:jc w:val="center"/>
              <w:rPr>
                <w:sz w:val="20"/>
                <w:szCs w:val="20"/>
              </w:rPr>
            </w:pPr>
          </w:p>
        </w:tc>
      </w:tr>
      <w:tr w:rsidR="006F0FE0" w:rsidTr="005D4480">
        <w:trPr>
          <w:trHeight w:val="510"/>
        </w:trPr>
        <w:tc>
          <w:tcPr>
            <w:tcW w:w="437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</w:tr>
      <w:tr w:rsidR="006F0FE0" w:rsidTr="005D4480">
        <w:trPr>
          <w:trHeight w:val="911"/>
        </w:trPr>
        <w:tc>
          <w:tcPr>
            <w:tcW w:w="437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6F0FE0" w:rsidRPr="005D4480" w:rsidRDefault="006F0FE0">
            <w:pPr>
              <w:rPr>
                <w:sz w:val="20"/>
                <w:szCs w:val="20"/>
              </w:rPr>
            </w:pPr>
          </w:p>
        </w:tc>
      </w:tr>
    </w:tbl>
    <w:p w:rsidR="006F0FE0" w:rsidRDefault="006F0FE0" w:rsidP="002E32FE">
      <w:r w:rsidRPr="007E157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мер графика" style="width:711pt;height:236.25pt;visibility:visible">
            <v:imagedata r:id="rId4" o:title=""/>
          </v:shape>
        </w:pict>
      </w:r>
    </w:p>
    <w:p w:rsidR="006F0FE0" w:rsidRDefault="006F0FE0" w:rsidP="002E32FE">
      <w:pPr>
        <w:jc w:val="both"/>
        <w:rPr>
          <w:b/>
          <w:color w:val="000000"/>
        </w:rPr>
      </w:pPr>
      <w:r>
        <w:rPr>
          <w:u w:val="single"/>
        </w:rPr>
        <w:t>Примечание.</w:t>
      </w:r>
      <w:r>
        <w:t xml:space="preserve"> 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 Если Этап не имеет предшествующих или последующих Этапов, то необходимо установить дату его начала или окончания.</w:t>
      </w:r>
    </w:p>
    <w:p w:rsidR="006F0FE0" w:rsidRPr="002E32FE" w:rsidRDefault="006F0FE0" w:rsidP="002E32FE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ОТ ПОСТАВЩИКА:</w:t>
      </w:r>
      <w:r>
        <w:rPr>
          <w:b/>
          <w:color w:val="000000"/>
        </w:rPr>
        <w:tab/>
      </w:r>
    </w:p>
    <w:p w:rsidR="006F0FE0" w:rsidRPr="002E32FE" w:rsidRDefault="006F0FE0" w:rsidP="002E32FE">
      <w:pPr>
        <w:jc w:val="both"/>
        <w:rPr>
          <w:b/>
          <w:color w:val="000000"/>
        </w:rPr>
      </w:pPr>
      <w:r w:rsidRPr="002E32FE">
        <w:rPr>
          <w:b/>
          <w:color w:val="000000"/>
        </w:rPr>
        <w:t xml:space="preserve">        ________________________________________________                                   ________________________________________________</w:t>
      </w:r>
    </w:p>
    <w:p w:rsidR="006F0FE0" w:rsidRDefault="006F0FE0" w:rsidP="002E32FE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6F0FE0" w:rsidRDefault="006F0FE0" w:rsidP="002E32FE">
      <w:pPr>
        <w:jc w:val="both"/>
        <w:rPr>
          <w:b/>
          <w:color w:val="000000"/>
        </w:rPr>
      </w:pPr>
      <w:r w:rsidRPr="002E32FE">
        <w:rPr>
          <w:b/>
          <w:color w:val="000000"/>
        </w:rPr>
        <w:t xml:space="preserve">        ____</w:t>
      </w:r>
      <w:r>
        <w:rPr>
          <w:b/>
          <w:color w:val="000000"/>
        </w:rPr>
        <w:t>____________ /</w:t>
      </w:r>
      <w:r w:rsidRPr="002E32FE">
        <w:rPr>
          <w:b/>
          <w:color w:val="000000"/>
        </w:rPr>
        <w:t>______________________________</w:t>
      </w:r>
      <w:r>
        <w:rPr>
          <w:b/>
          <w:color w:val="000000"/>
        </w:rPr>
        <w:t>/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2E32FE">
        <w:rPr>
          <w:b/>
          <w:color w:val="000000"/>
        </w:rPr>
        <w:t xml:space="preserve">         </w:t>
      </w:r>
      <w:r>
        <w:rPr>
          <w:b/>
          <w:color w:val="000000"/>
        </w:rPr>
        <w:t>_________________ /___</w:t>
      </w:r>
      <w:r w:rsidRPr="002E32FE">
        <w:rPr>
          <w:b/>
          <w:color w:val="000000"/>
        </w:rPr>
        <w:t>___________________</w:t>
      </w:r>
      <w:r>
        <w:rPr>
          <w:b/>
          <w:color w:val="000000"/>
        </w:rPr>
        <w:t>________/</w:t>
      </w:r>
    </w:p>
    <w:p w:rsidR="006F0FE0" w:rsidRDefault="006F0FE0" w:rsidP="00AD0F3D">
      <w:pPr>
        <w:ind w:left="1620"/>
        <w:jc w:val="both"/>
      </w:pPr>
      <w:r>
        <w:rPr>
          <w:color w:val="000000"/>
        </w:rPr>
        <w:tab/>
        <w:t>МП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МП</w:t>
      </w:r>
    </w:p>
    <w:sectPr w:rsidR="006F0FE0" w:rsidSect="00AD0F3D">
      <w:pgSz w:w="16838" w:h="11906" w:orient="landscape"/>
      <w:pgMar w:top="540" w:right="794" w:bottom="73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2FE"/>
    <w:rsid w:val="00121420"/>
    <w:rsid w:val="002E32FE"/>
    <w:rsid w:val="003106E9"/>
    <w:rsid w:val="005D4480"/>
    <w:rsid w:val="0060781E"/>
    <w:rsid w:val="006F0FE0"/>
    <w:rsid w:val="007A6A6E"/>
    <w:rsid w:val="007E1573"/>
    <w:rsid w:val="00AD0F3D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2F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E32F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E32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32F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155</Words>
  <Characters>889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6637</cp:lastModifiedBy>
  <cp:revision>3</cp:revision>
  <cp:lastPrinted>2012-08-02T12:50:00Z</cp:lastPrinted>
  <dcterms:created xsi:type="dcterms:W3CDTF">2012-04-28T06:40:00Z</dcterms:created>
  <dcterms:modified xsi:type="dcterms:W3CDTF">2012-08-02T12:50:00Z</dcterms:modified>
</cp:coreProperties>
</file>